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61" w:rsidRPr="00F7661A" w:rsidRDefault="00FF2161" w:rsidP="003A6B2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созыв)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161" w:rsidRPr="00F7661A" w:rsidRDefault="00FF2161" w:rsidP="003A6B2E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FF2161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(первой 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161" w:rsidRPr="00F7661A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02.10.2015г.             </w:t>
      </w:r>
      <w:r w:rsidRPr="00F7661A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№10</w:t>
      </w:r>
    </w:p>
    <w:p w:rsidR="00FF2161" w:rsidRPr="00F7661A" w:rsidRDefault="00FF2161" w:rsidP="003A6B2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избрании председателя и секретаря</w:t>
      </w:r>
      <w:r w:rsidRPr="004C2668">
        <w:rPr>
          <w:rFonts w:ascii="Times New Roman" w:hAnsi="Times New Roman"/>
          <w:sz w:val="28"/>
          <w:szCs w:val="28"/>
        </w:rPr>
        <w:t xml:space="preserve"> </w:t>
      </w:r>
      <w:r w:rsidRPr="004F2DFE">
        <w:rPr>
          <w:rFonts w:ascii="Times New Roman" w:hAnsi="Times New Roman"/>
          <w:sz w:val="28"/>
          <w:szCs w:val="28"/>
        </w:rPr>
        <w:t>счетной комиссии Петровского сельсовета Ордынско</w:t>
      </w:r>
      <w:r>
        <w:rPr>
          <w:rFonts w:ascii="Times New Roman" w:hAnsi="Times New Roman"/>
          <w:sz w:val="28"/>
          <w:szCs w:val="28"/>
        </w:rPr>
        <w:t>го района Новосибирской области».</w:t>
      </w:r>
    </w:p>
    <w:p w:rsidR="00FF2161" w:rsidRDefault="00FF2161" w:rsidP="003A6B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протокола № 1 от 02</w:t>
      </w:r>
      <w:r w:rsidRPr="001369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136946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15</w:t>
      </w:r>
      <w:r w:rsidRPr="0013694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 (приложение №2)</w:t>
      </w:r>
      <w:r w:rsidRPr="00136946">
        <w:rPr>
          <w:rFonts w:ascii="Times New Roman" w:hAnsi="Times New Roman"/>
          <w:sz w:val="28"/>
          <w:szCs w:val="28"/>
        </w:rPr>
        <w:t xml:space="preserve"> счетной комиссии «Об итогах голосования по выборам</w:t>
      </w:r>
      <w:r>
        <w:rPr>
          <w:rFonts w:ascii="Times New Roman" w:hAnsi="Times New Roman"/>
          <w:sz w:val="28"/>
          <w:szCs w:val="28"/>
        </w:rPr>
        <w:t xml:space="preserve"> председателя и секретаря</w:t>
      </w:r>
      <w:r w:rsidRPr="004C2668">
        <w:rPr>
          <w:rFonts w:ascii="Times New Roman" w:hAnsi="Times New Roman"/>
          <w:sz w:val="28"/>
          <w:szCs w:val="28"/>
        </w:rPr>
        <w:t xml:space="preserve"> </w:t>
      </w:r>
      <w:r w:rsidRPr="004F2DFE">
        <w:rPr>
          <w:rFonts w:ascii="Times New Roman" w:hAnsi="Times New Roman"/>
          <w:sz w:val="28"/>
          <w:szCs w:val="28"/>
        </w:rPr>
        <w:t>счетной комиссии Петровского сельсовета Ордынско</w:t>
      </w:r>
      <w:r>
        <w:rPr>
          <w:rFonts w:ascii="Times New Roman" w:hAnsi="Times New Roman"/>
          <w:sz w:val="28"/>
          <w:szCs w:val="28"/>
        </w:rPr>
        <w:t>го района Новосибирской области</w:t>
      </w:r>
      <w:r w:rsidRPr="00136946">
        <w:rPr>
          <w:rFonts w:ascii="Times New Roman" w:hAnsi="Times New Roman"/>
          <w:sz w:val="28"/>
          <w:szCs w:val="28"/>
        </w:rPr>
        <w:t xml:space="preserve">». </w:t>
      </w:r>
      <w:r>
        <w:rPr>
          <w:rFonts w:ascii="Times New Roman" w:hAnsi="Times New Roman"/>
          <w:sz w:val="28"/>
          <w:szCs w:val="28"/>
        </w:rPr>
        <w:t>Совет депутатов</w:t>
      </w:r>
      <w:r w:rsidRPr="00136946">
        <w:rPr>
          <w:rFonts w:ascii="Times New Roman" w:hAnsi="Times New Roman"/>
          <w:sz w:val="28"/>
          <w:szCs w:val="28"/>
        </w:rPr>
        <w:t xml:space="preserve"> Петровского сельсовета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FF2161" w:rsidRDefault="00FF2161" w:rsidP="003A6B2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F2161" w:rsidRPr="00136946" w:rsidRDefault="00FF2161" w:rsidP="003A6B2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6946">
        <w:rPr>
          <w:rFonts w:ascii="Times New Roman" w:hAnsi="Times New Roman"/>
          <w:sz w:val="28"/>
          <w:szCs w:val="28"/>
        </w:rPr>
        <w:t>РЕШИЛ:</w:t>
      </w:r>
    </w:p>
    <w:p w:rsidR="00FF2161" w:rsidRPr="00136946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numPr>
          <w:ilvl w:val="0"/>
          <w:numId w:val="12"/>
        </w:numPr>
        <w:tabs>
          <w:tab w:val="clear" w:pos="144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36946">
        <w:rPr>
          <w:rFonts w:ascii="Times New Roman" w:hAnsi="Times New Roman"/>
          <w:sz w:val="28"/>
          <w:szCs w:val="28"/>
        </w:rPr>
        <w:t xml:space="preserve">Избрать председателем </w:t>
      </w:r>
      <w:r>
        <w:rPr>
          <w:rFonts w:ascii="Times New Roman" w:hAnsi="Times New Roman"/>
          <w:sz w:val="28"/>
          <w:szCs w:val="28"/>
        </w:rPr>
        <w:t>счетной комиссии</w:t>
      </w:r>
      <w:r w:rsidRPr="00136946">
        <w:rPr>
          <w:rFonts w:ascii="Times New Roman" w:hAnsi="Times New Roman"/>
          <w:sz w:val="28"/>
          <w:szCs w:val="28"/>
        </w:rPr>
        <w:t xml:space="preserve"> Петровского сельсовета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136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Осинцева Александра Вячеславовича.</w:t>
      </w:r>
    </w:p>
    <w:p w:rsidR="00FF2161" w:rsidRPr="00136946" w:rsidRDefault="00FF2161" w:rsidP="003A6B2E">
      <w:pPr>
        <w:numPr>
          <w:ilvl w:val="0"/>
          <w:numId w:val="12"/>
        </w:numPr>
        <w:tabs>
          <w:tab w:val="clear" w:pos="144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36946">
        <w:rPr>
          <w:rFonts w:ascii="Times New Roman" w:hAnsi="Times New Roman"/>
          <w:sz w:val="28"/>
          <w:szCs w:val="28"/>
        </w:rPr>
        <w:t xml:space="preserve">Избрать </w:t>
      </w:r>
      <w:r>
        <w:rPr>
          <w:rFonts w:ascii="Times New Roman" w:hAnsi="Times New Roman"/>
          <w:sz w:val="28"/>
          <w:szCs w:val="28"/>
        </w:rPr>
        <w:t>секретарем</w:t>
      </w:r>
      <w:r w:rsidRPr="00136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счетной комиссии</w:t>
      </w:r>
      <w:r w:rsidRPr="00136946">
        <w:rPr>
          <w:rFonts w:ascii="Times New Roman" w:hAnsi="Times New Roman"/>
          <w:sz w:val="28"/>
          <w:szCs w:val="28"/>
        </w:rPr>
        <w:t xml:space="preserve"> Петровского сельсовета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r w:rsidRPr="00136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Болотину Олесю Сергеевну.</w:t>
      </w:r>
    </w:p>
    <w:p w:rsidR="00FF2161" w:rsidRPr="00136946" w:rsidRDefault="00FF2161" w:rsidP="003A6B2E">
      <w:pPr>
        <w:numPr>
          <w:ilvl w:val="0"/>
          <w:numId w:val="12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принятия.</w:t>
      </w:r>
    </w:p>
    <w:p w:rsidR="00FF2161" w:rsidRPr="00136946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161" w:rsidRDefault="00FF2161" w:rsidP="003A6B2E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2161" w:rsidRPr="00A405DF" w:rsidRDefault="00FF2161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Председат</w:t>
      </w:r>
      <w:r>
        <w:rPr>
          <w:rFonts w:ascii="Times New Roman" w:hAnsi="Times New Roman"/>
          <w:sz w:val="28"/>
          <w:szCs w:val="28"/>
        </w:rPr>
        <w:t xml:space="preserve">ель счетной комиссии                                                  Осинцев А.В. </w:t>
      </w:r>
    </w:p>
    <w:p w:rsidR="00FF2161" w:rsidRPr="008A0CD5" w:rsidRDefault="00FF2161" w:rsidP="003A6B2E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 xml:space="preserve">Петровского сельсовета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FF2161" w:rsidRPr="00A405DF" w:rsidRDefault="00FF2161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Ордынского района</w:t>
      </w:r>
      <w:r w:rsidRPr="00A405DF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FF2161" w:rsidRPr="00F7661A" w:rsidRDefault="00FF2161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Новосибирской области</w:t>
      </w:r>
    </w:p>
    <w:p w:rsidR="00FF2161" w:rsidRDefault="00FF2161" w:rsidP="003A6B2E"/>
    <w:p w:rsidR="00FF2161" w:rsidRPr="00A405DF" w:rsidRDefault="00FF2161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счетной комиссии                                                       Болотина О.С. </w:t>
      </w:r>
    </w:p>
    <w:p w:rsidR="00FF2161" w:rsidRPr="008A0CD5" w:rsidRDefault="00FF2161" w:rsidP="003A6B2E">
      <w:pPr>
        <w:tabs>
          <w:tab w:val="left" w:pos="555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 xml:space="preserve">Петровского сельсовета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FF2161" w:rsidRPr="00A405DF" w:rsidRDefault="00FF2161" w:rsidP="003A6B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05DF">
        <w:rPr>
          <w:rFonts w:ascii="Times New Roman" w:hAnsi="Times New Roman"/>
          <w:sz w:val="28"/>
          <w:szCs w:val="28"/>
        </w:rPr>
        <w:t>Ордынского района</w:t>
      </w:r>
      <w:r w:rsidRPr="00A405DF">
        <w:rPr>
          <w:rFonts w:ascii="Times New Roman" w:hAnsi="Times New Roman"/>
          <w:sz w:val="28"/>
          <w:szCs w:val="28"/>
        </w:rPr>
        <w:tab/>
        <w:t xml:space="preserve">                                      </w:t>
      </w:r>
    </w:p>
    <w:p w:rsidR="00FF2161" w:rsidRDefault="00FF2161" w:rsidP="003A6B2E">
      <w:r w:rsidRPr="00A405DF">
        <w:rPr>
          <w:rFonts w:ascii="Times New Roman" w:hAnsi="Times New Roman"/>
          <w:sz w:val="28"/>
          <w:szCs w:val="28"/>
        </w:rPr>
        <w:t>Новосибирской области</w:t>
      </w:r>
    </w:p>
    <w:p w:rsidR="00FF2161" w:rsidRDefault="00FF2161" w:rsidP="003A6B2E"/>
    <w:p w:rsidR="00FF2161" w:rsidRDefault="00FF2161" w:rsidP="003A6B2E"/>
    <w:sectPr w:rsidR="00FF2161" w:rsidSect="0052516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0A80"/>
    <w:multiLevelType w:val="hybridMultilevel"/>
    <w:tmpl w:val="F3CC943C"/>
    <w:lvl w:ilvl="0" w:tplc="D042FBD6">
      <w:start w:val="1"/>
      <w:numFmt w:val="decimal"/>
      <w:lvlText w:val="%1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4C2628"/>
    <w:multiLevelType w:val="multilevel"/>
    <w:tmpl w:val="016CFA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5422CC7"/>
    <w:multiLevelType w:val="hybridMultilevel"/>
    <w:tmpl w:val="9844DD9C"/>
    <w:lvl w:ilvl="0" w:tplc="2C5AD45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5F85EF8"/>
    <w:multiLevelType w:val="hybridMultilevel"/>
    <w:tmpl w:val="016CFAA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2F0669D"/>
    <w:multiLevelType w:val="hybridMultilevel"/>
    <w:tmpl w:val="EA5A2DFC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AF0565B"/>
    <w:multiLevelType w:val="hybridMultilevel"/>
    <w:tmpl w:val="F8B60AD6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ED45202"/>
    <w:multiLevelType w:val="multilevel"/>
    <w:tmpl w:val="01020A9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EE675D0"/>
    <w:multiLevelType w:val="multilevel"/>
    <w:tmpl w:val="305E0CFE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7265867"/>
    <w:multiLevelType w:val="hybridMultilevel"/>
    <w:tmpl w:val="5B5C42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6D474B"/>
    <w:multiLevelType w:val="hybridMultilevel"/>
    <w:tmpl w:val="96E8DC82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3"/>
  </w:num>
  <w:num w:numId="5">
    <w:abstractNumId w:val="1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1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355A4"/>
    <w:rsid w:val="00050E56"/>
    <w:rsid w:val="000B16EF"/>
    <w:rsid w:val="000B358F"/>
    <w:rsid w:val="00136946"/>
    <w:rsid w:val="00151919"/>
    <w:rsid w:val="001B69A1"/>
    <w:rsid w:val="001D3315"/>
    <w:rsid w:val="00201F7C"/>
    <w:rsid w:val="00211B7A"/>
    <w:rsid w:val="00220F91"/>
    <w:rsid w:val="00240B32"/>
    <w:rsid w:val="00246684"/>
    <w:rsid w:val="002559D3"/>
    <w:rsid w:val="00256C1A"/>
    <w:rsid w:val="002668F8"/>
    <w:rsid w:val="002D6B9A"/>
    <w:rsid w:val="002F529F"/>
    <w:rsid w:val="00350762"/>
    <w:rsid w:val="00381897"/>
    <w:rsid w:val="003A6B2E"/>
    <w:rsid w:val="003B61C5"/>
    <w:rsid w:val="003C799D"/>
    <w:rsid w:val="00415779"/>
    <w:rsid w:val="00423C6A"/>
    <w:rsid w:val="004C2668"/>
    <w:rsid w:val="004F2DFE"/>
    <w:rsid w:val="00506B0C"/>
    <w:rsid w:val="0052102E"/>
    <w:rsid w:val="00525163"/>
    <w:rsid w:val="005429EF"/>
    <w:rsid w:val="0055764F"/>
    <w:rsid w:val="00562AC2"/>
    <w:rsid w:val="00563A26"/>
    <w:rsid w:val="00564B0B"/>
    <w:rsid w:val="00641362"/>
    <w:rsid w:val="00641691"/>
    <w:rsid w:val="0065131C"/>
    <w:rsid w:val="00663BD8"/>
    <w:rsid w:val="0067485C"/>
    <w:rsid w:val="00685CE3"/>
    <w:rsid w:val="00692FE1"/>
    <w:rsid w:val="00696086"/>
    <w:rsid w:val="00697082"/>
    <w:rsid w:val="006F627B"/>
    <w:rsid w:val="00705A5A"/>
    <w:rsid w:val="0075440A"/>
    <w:rsid w:val="00764802"/>
    <w:rsid w:val="00764C0D"/>
    <w:rsid w:val="007748F2"/>
    <w:rsid w:val="007773B0"/>
    <w:rsid w:val="007939A6"/>
    <w:rsid w:val="007B375C"/>
    <w:rsid w:val="007C1861"/>
    <w:rsid w:val="00804415"/>
    <w:rsid w:val="00831860"/>
    <w:rsid w:val="00834A6C"/>
    <w:rsid w:val="00841934"/>
    <w:rsid w:val="00853395"/>
    <w:rsid w:val="008A0CD5"/>
    <w:rsid w:val="008B304E"/>
    <w:rsid w:val="008B47B5"/>
    <w:rsid w:val="00905368"/>
    <w:rsid w:val="00946B10"/>
    <w:rsid w:val="009603DD"/>
    <w:rsid w:val="00973872"/>
    <w:rsid w:val="00977C32"/>
    <w:rsid w:val="009B59AD"/>
    <w:rsid w:val="009D32C7"/>
    <w:rsid w:val="009E056B"/>
    <w:rsid w:val="009F63CA"/>
    <w:rsid w:val="00A267FB"/>
    <w:rsid w:val="00A405DF"/>
    <w:rsid w:val="00A532BB"/>
    <w:rsid w:val="00A6048A"/>
    <w:rsid w:val="00A64E0E"/>
    <w:rsid w:val="00AB73E2"/>
    <w:rsid w:val="00AD7CEC"/>
    <w:rsid w:val="00AF2565"/>
    <w:rsid w:val="00AF5E19"/>
    <w:rsid w:val="00B020F9"/>
    <w:rsid w:val="00B0522E"/>
    <w:rsid w:val="00B30B9B"/>
    <w:rsid w:val="00B45A22"/>
    <w:rsid w:val="00B61E5E"/>
    <w:rsid w:val="00B71E9D"/>
    <w:rsid w:val="00BE47F3"/>
    <w:rsid w:val="00C455F1"/>
    <w:rsid w:val="00C815AF"/>
    <w:rsid w:val="00C8246C"/>
    <w:rsid w:val="00CC6839"/>
    <w:rsid w:val="00CE63DF"/>
    <w:rsid w:val="00CE753A"/>
    <w:rsid w:val="00CF6918"/>
    <w:rsid w:val="00D025AA"/>
    <w:rsid w:val="00D03397"/>
    <w:rsid w:val="00D23C2C"/>
    <w:rsid w:val="00D30BF4"/>
    <w:rsid w:val="00D35493"/>
    <w:rsid w:val="00D52D83"/>
    <w:rsid w:val="00D6679A"/>
    <w:rsid w:val="00DB066C"/>
    <w:rsid w:val="00DC556A"/>
    <w:rsid w:val="00DE17F5"/>
    <w:rsid w:val="00E44938"/>
    <w:rsid w:val="00E46055"/>
    <w:rsid w:val="00E57C19"/>
    <w:rsid w:val="00EB544D"/>
    <w:rsid w:val="00ED20F9"/>
    <w:rsid w:val="00ED71E2"/>
    <w:rsid w:val="00EE467F"/>
    <w:rsid w:val="00F2619E"/>
    <w:rsid w:val="00F34682"/>
    <w:rsid w:val="00F41F4A"/>
    <w:rsid w:val="00F42CBE"/>
    <w:rsid w:val="00F645CA"/>
    <w:rsid w:val="00F7429A"/>
    <w:rsid w:val="00F75714"/>
    <w:rsid w:val="00F7661A"/>
    <w:rsid w:val="00F77DEE"/>
    <w:rsid w:val="00F8454B"/>
    <w:rsid w:val="00FC0651"/>
    <w:rsid w:val="00FD3788"/>
    <w:rsid w:val="00FF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48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223</Words>
  <Characters>1273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user</cp:lastModifiedBy>
  <cp:revision>7</cp:revision>
  <cp:lastPrinted>2015-06-23T04:05:00Z</cp:lastPrinted>
  <dcterms:created xsi:type="dcterms:W3CDTF">2015-10-05T12:29:00Z</dcterms:created>
  <dcterms:modified xsi:type="dcterms:W3CDTF">2005-10-29T21:19:00Z</dcterms:modified>
</cp:coreProperties>
</file>